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F425BF" w14:textId="77777777" w:rsidR="00130F7A" w:rsidRDefault="00130F7A" w:rsidP="00130F7A">
      <w:r>
        <w:rPr>
          <w:u w:val="single"/>
        </w:rPr>
        <w:t>Joan PADLEY</w:t>
      </w:r>
      <w:r>
        <w:t xml:space="preserve">     </w:t>
      </w:r>
      <w:proofErr w:type="gramStart"/>
      <w:r>
        <w:t xml:space="preserve">   (</w:t>
      </w:r>
      <w:proofErr w:type="gramEnd"/>
      <w:r>
        <w:t>d.1463)</w:t>
      </w:r>
    </w:p>
    <w:p w14:paraId="2058D253" w14:textId="77777777" w:rsidR="00130F7A" w:rsidRDefault="00130F7A" w:rsidP="00130F7A"/>
    <w:p w14:paraId="0A898E00" w14:textId="77777777" w:rsidR="00130F7A" w:rsidRDefault="00130F7A" w:rsidP="00130F7A"/>
    <w:p w14:paraId="5A19534A" w14:textId="77777777" w:rsidR="00130F7A" w:rsidRDefault="00130F7A" w:rsidP="00130F7A">
      <w:r>
        <w:t>Daughter of Henry Padley of Padley, Derbyshire. (Wright p.234)</w:t>
      </w:r>
    </w:p>
    <w:p w14:paraId="189D2E0E" w14:textId="77777777" w:rsidR="00130F7A" w:rsidRDefault="00130F7A" w:rsidP="00130F7A">
      <w:r>
        <w:t>= Robert Eyre of Derbyshire(q.v.).  (ibid.)</w:t>
      </w:r>
    </w:p>
    <w:p w14:paraId="60FC7F57" w14:textId="77777777" w:rsidR="00130F7A" w:rsidRDefault="00130F7A" w:rsidP="00130F7A">
      <w:r>
        <w:t>Children:   Robert(q.v.), Ralph(q.v.), Edmund(q.v.). (ibid.)</w:t>
      </w:r>
    </w:p>
    <w:p w14:paraId="51AE058B" w14:textId="77777777" w:rsidR="00130F7A" w:rsidRDefault="00130F7A" w:rsidP="00130F7A">
      <w:r>
        <w:t xml:space="preserve">                  Elizabeth(q.v.) = Ralph Leech(q.v.). (ibid.p.213)</w:t>
      </w:r>
    </w:p>
    <w:p w14:paraId="1C1796A4" w14:textId="77777777" w:rsidR="00130F7A" w:rsidRDefault="00130F7A" w:rsidP="00130F7A">
      <w:r>
        <w:tab/>
        <w:t xml:space="preserve">      Richard(q.v.), Dorothy(q.v.), Nicholas(q.v.), Roger(q.v.), Hugh(q.v.), Philip(q.v.).</w:t>
      </w:r>
    </w:p>
    <w:p w14:paraId="4FFACFB1" w14:textId="77777777" w:rsidR="00130F7A" w:rsidRDefault="00130F7A" w:rsidP="00130F7A">
      <w:r>
        <w:t xml:space="preserve">                  Henry(q.v.), Joan(q.v.), Jane(q.v.), Stephen(q.v.), Margaret(q.v.).</w:t>
      </w:r>
    </w:p>
    <w:p w14:paraId="63FEA964" w14:textId="77777777" w:rsidR="00130F7A" w:rsidRDefault="00130F7A" w:rsidP="00130F7A">
      <w:r>
        <w:tab/>
        <w:t xml:space="preserve">     (</w:t>
      </w:r>
      <w:hyperlink r:id="rId6" w:history="1">
        <w:r w:rsidRPr="00F9389A">
          <w:rPr>
            <w:rStyle w:val="Hyperlink"/>
          </w:rPr>
          <w:t>http://www.eyrehistory.net/padley_branch/fam1.php</w:t>
        </w:r>
      </w:hyperlink>
      <w:r>
        <w:t>)</w:t>
      </w:r>
      <w:r>
        <w:tab/>
      </w:r>
    </w:p>
    <w:p w14:paraId="3BB55757" w14:textId="77777777" w:rsidR="00130F7A" w:rsidRDefault="00130F7A" w:rsidP="00130F7A"/>
    <w:p w14:paraId="36E481AB" w14:textId="77777777" w:rsidR="00130F7A" w:rsidRDefault="00130F7A" w:rsidP="00130F7A"/>
    <w:p w14:paraId="774F4786" w14:textId="77777777" w:rsidR="00130F7A" w:rsidRDefault="00130F7A" w:rsidP="00130F7A">
      <w:r>
        <w:t xml:space="preserve">  9 Mar.1463</w:t>
      </w:r>
      <w:r>
        <w:tab/>
        <w:t>She died.</w:t>
      </w:r>
    </w:p>
    <w:p w14:paraId="3777C7AE" w14:textId="77777777" w:rsidR="00130F7A" w:rsidRDefault="00130F7A" w:rsidP="00130F7A">
      <w:r>
        <w:tab/>
      </w:r>
      <w:r>
        <w:tab/>
        <w:t>(UK and Ireland, Find A Grave Index, 1300’s – current)</w:t>
      </w:r>
    </w:p>
    <w:p w14:paraId="09343C8D" w14:textId="77777777" w:rsidR="00130F7A" w:rsidRDefault="00130F7A" w:rsidP="00130F7A"/>
    <w:p w14:paraId="340394A3" w14:textId="77777777" w:rsidR="00130F7A" w:rsidRDefault="00130F7A" w:rsidP="00130F7A"/>
    <w:p w14:paraId="0869F986" w14:textId="77777777" w:rsidR="00130F7A" w:rsidRDefault="00130F7A" w:rsidP="00130F7A">
      <w:r>
        <w:t>11 November 2023</w:t>
      </w:r>
    </w:p>
    <w:p w14:paraId="3DC03178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DF0E3E" w14:textId="77777777" w:rsidR="00130F7A" w:rsidRDefault="00130F7A" w:rsidP="009139A6">
      <w:r>
        <w:separator/>
      </w:r>
    </w:p>
  </w:endnote>
  <w:endnote w:type="continuationSeparator" w:id="0">
    <w:p w14:paraId="5DA55714" w14:textId="77777777" w:rsidR="00130F7A" w:rsidRDefault="00130F7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A7460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20089E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69361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369B8B" w14:textId="77777777" w:rsidR="00130F7A" w:rsidRDefault="00130F7A" w:rsidP="009139A6">
      <w:r>
        <w:separator/>
      </w:r>
    </w:p>
  </w:footnote>
  <w:footnote w:type="continuationSeparator" w:id="0">
    <w:p w14:paraId="6A28FB15" w14:textId="77777777" w:rsidR="00130F7A" w:rsidRDefault="00130F7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15017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57982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920DE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0F7A"/>
    <w:rsid w:val="000666E0"/>
    <w:rsid w:val="00130F7A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17FFC7"/>
  <w15:chartTrackingRefBased/>
  <w15:docId w15:val="{8AD0EF9F-B45E-4540-B8E9-3F58394D4E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30F7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Times New Roman" w:cs="Times New Roman"/>
      <w:szCs w:val="20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  <w:overflowPunct/>
      <w:autoSpaceDE/>
      <w:autoSpaceDN/>
      <w:adjustRightInd/>
      <w:textAlignment w:val="auto"/>
    </w:pPr>
    <w:rPr>
      <w:rFonts w:eastAsiaTheme="minorHAnsi" w:cstheme="minorBidi"/>
      <w:szCs w:val="22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  <w:overflowPunct/>
      <w:autoSpaceDE/>
      <w:autoSpaceDN/>
      <w:adjustRightInd/>
      <w:textAlignment w:val="auto"/>
    </w:pPr>
    <w:rPr>
      <w:rFonts w:eastAsiaTheme="minorHAnsi" w:cstheme="minorBidi"/>
      <w:szCs w:val="22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130F7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eyrehistory.net/padley_branch/fam1.php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99</Words>
  <Characters>570</Characters>
  <Application>Microsoft Office Word</Application>
  <DocSecurity>0</DocSecurity>
  <Lines>4</Lines>
  <Paragraphs>1</Paragraphs>
  <ScaleCrop>false</ScaleCrop>
  <Company/>
  <LinksUpToDate>false</LinksUpToDate>
  <CharactersWithSpaces>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2023-11-11T21:08:00Z</dcterms:created>
  <dcterms:modified xsi:type="dcterms:W3CDTF">2023-11-11T21:08:00Z</dcterms:modified>
</cp:coreProperties>
</file>